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4674DC" w:rsidP="00156E60">
            <w:pPr>
              <w:spacing w:line="360" w:lineRule="auto"/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Checkliste</w:t>
            </w:r>
          </w:p>
        </w:tc>
      </w:tr>
    </w:tbl>
    <w:p w:rsidR="00E37054" w:rsidRDefault="00E37054" w:rsidP="00156E60">
      <w:pPr>
        <w:spacing w:line="360" w:lineRule="auto"/>
        <w:jc w:val="both"/>
        <w:rPr>
          <w:rFonts w:ascii="Arial" w:hAnsi="Arial"/>
          <w:sz w:val="22"/>
        </w:rPr>
      </w:pPr>
    </w:p>
    <w:p w:rsidR="00E37054" w:rsidRPr="007D6202" w:rsidRDefault="00DC5EFE" w:rsidP="00156E60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wöchentlich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45D60">
        <w:rPr>
          <w:rFonts w:ascii="Arial" w:hAnsi="Arial" w:cs="Arial"/>
          <w:b/>
          <w:sz w:val="24"/>
          <w:szCs w:val="24"/>
        </w:rPr>
        <w:tab/>
      </w:r>
      <w:r w:rsidR="00C737B5">
        <w:rPr>
          <w:rFonts w:ascii="Arial" w:hAnsi="Arial" w:cs="Arial"/>
          <w:b/>
          <w:sz w:val="24"/>
          <w:szCs w:val="24"/>
        </w:rPr>
        <w:t>mind. 1x m</w:t>
      </w:r>
      <w:r w:rsidR="004674DC">
        <w:rPr>
          <w:rFonts w:ascii="Arial" w:hAnsi="Arial" w:cs="Arial"/>
          <w:b/>
          <w:sz w:val="24"/>
          <w:szCs w:val="24"/>
        </w:rPr>
        <w:t>onatlich</w:t>
      </w:r>
    </w:p>
    <w:p w:rsidR="00E37054" w:rsidRDefault="00DC5EFE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Infothek kontrollieren</w:t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45D60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Wunschliste bearbeiten</w:t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Jänner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45D60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Jänner</w:t>
      </w:r>
      <w:proofErr w:type="spellEnd"/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Februar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45D60">
        <w:rPr>
          <w:rFonts w:ascii="Arial" w:hAnsi="Arial"/>
        </w:rPr>
        <w:tab/>
      </w:r>
      <w:r w:rsidR="00C737B5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Februar</w:t>
      </w:r>
      <w:proofErr w:type="spellEnd"/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März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45D60">
        <w:rPr>
          <w:rFonts w:ascii="Arial" w:hAnsi="Arial"/>
        </w:rPr>
        <w:tab/>
      </w:r>
      <w:r w:rsidR="00C737B5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März</w:t>
      </w:r>
      <w:proofErr w:type="spellEnd"/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April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45D60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April</w:t>
      </w:r>
      <w:proofErr w:type="spellEnd"/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Mai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45D60">
        <w:rPr>
          <w:rFonts w:ascii="Arial" w:hAnsi="Arial"/>
        </w:rPr>
        <w:tab/>
      </w:r>
      <w:r w:rsidR="00C737B5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Mai</w:t>
      </w:r>
      <w:proofErr w:type="spellEnd"/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Juni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45D60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Juni</w:t>
      </w:r>
      <w:proofErr w:type="spellEnd"/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Juli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45D60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Juli</w:t>
      </w:r>
      <w:proofErr w:type="spellEnd"/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August</w:t>
      </w:r>
      <w:r w:rsidR="00156E60"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45D60">
        <w:rPr>
          <w:rFonts w:ascii="Arial" w:hAnsi="Arial"/>
        </w:rPr>
        <w:tab/>
      </w:r>
      <w:r w:rsidR="00C737B5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August</w:t>
      </w:r>
      <w:proofErr w:type="spellEnd"/>
      <w:r w:rsidR="00C737B5">
        <w:rPr>
          <w:rFonts w:ascii="Arial" w:hAnsi="Arial"/>
          <w:sz w:val="22"/>
        </w:rPr>
        <w:tab/>
      </w:r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September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45D60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September</w:t>
      </w:r>
      <w:proofErr w:type="spellEnd"/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Oktober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45D60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Oktober</w:t>
      </w:r>
      <w:proofErr w:type="spellEnd"/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November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737B5">
        <w:rPr>
          <w:rFonts w:ascii="Arial" w:hAnsi="Arial"/>
        </w:rPr>
        <w:tab/>
      </w:r>
      <w:r w:rsidR="00C45D60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November</w:t>
      </w:r>
      <w:proofErr w:type="spellEnd"/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4674DC" w:rsidRDefault="004674DC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56E60">
        <w:rPr>
          <w:rFonts w:ascii="Arial" w:hAnsi="Arial"/>
          <w:sz w:val="22"/>
        </w:rPr>
        <w:t>Dezember</w:t>
      </w:r>
      <w:r w:rsidR="00156E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DC5EFE">
        <w:rPr>
          <w:rFonts w:ascii="Arial" w:hAnsi="Arial"/>
        </w:rPr>
        <w:tab/>
      </w:r>
      <w:r w:rsidR="00DC5EFE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C5EFE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DC5EFE" w:rsidRPr="00AC5742">
        <w:rPr>
          <w:rFonts w:ascii="Arial" w:hAnsi="Arial"/>
        </w:rPr>
        <w:fldChar w:fldCharType="end"/>
      </w:r>
      <w:r w:rsidR="00C737B5">
        <w:rPr>
          <w:rFonts w:ascii="Arial" w:hAnsi="Arial"/>
        </w:rPr>
        <w:tab/>
      </w:r>
      <w:r w:rsidR="00C45D60">
        <w:rPr>
          <w:rFonts w:ascii="Arial" w:hAnsi="Arial"/>
        </w:rPr>
        <w:tab/>
      </w:r>
      <w:r w:rsidR="00C737B5">
        <w:rPr>
          <w:rFonts w:ascii="Arial" w:hAnsi="Arial"/>
        </w:rPr>
        <w:tab/>
      </w:r>
      <w:proofErr w:type="spellStart"/>
      <w:r w:rsidR="00C737B5">
        <w:rPr>
          <w:rFonts w:ascii="Arial" w:hAnsi="Arial"/>
          <w:sz w:val="22"/>
        </w:rPr>
        <w:t>Dezember</w:t>
      </w:r>
      <w:proofErr w:type="spellEnd"/>
      <w:r w:rsidR="00C737B5">
        <w:rPr>
          <w:rFonts w:ascii="Arial" w:hAnsi="Arial"/>
          <w:sz w:val="22"/>
        </w:rPr>
        <w:tab/>
      </w:r>
      <w:r w:rsidR="00C737B5"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37B5"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="00C737B5" w:rsidRPr="00AC5742">
        <w:rPr>
          <w:rFonts w:ascii="Arial" w:hAnsi="Arial"/>
        </w:rPr>
        <w:fldChar w:fldCharType="end"/>
      </w:r>
    </w:p>
    <w:p w:rsidR="00E37054" w:rsidRDefault="00E37054" w:rsidP="00156E60">
      <w:pPr>
        <w:spacing w:line="360" w:lineRule="auto"/>
        <w:jc w:val="both"/>
        <w:rPr>
          <w:rFonts w:ascii="Arial" w:hAnsi="Arial"/>
          <w:sz w:val="22"/>
        </w:rPr>
      </w:pPr>
    </w:p>
    <w:p w:rsidR="001D6065" w:rsidRDefault="001D6065" w:rsidP="001D6065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mind. 8 x j</w:t>
      </w:r>
      <w:r w:rsidRPr="00156E60">
        <w:rPr>
          <w:rFonts w:ascii="Arial" w:hAnsi="Arial"/>
          <w:b/>
          <w:sz w:val="24"/>
          <w:szCs w:val="24"/>
        </w:rPr>
        <w:t>ährlich</w:t>
      </w:r>
    </w:p>
    <w:p w:rsidR="001D6065" w:rsidRPr="00074574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 w:rsidRPr="00074574">
        <w:rPr>
          <w:rFonts w:ascii="Arial" w:hAnsi="Arial"/>
          <w:sz w:val="22"/>
        </w:rPr>
        <w:t>Veranstaltung</w:t>
      </w:r>
      <w:r>
        <w:rPr>
          <w:rFonts w:ascii="Arial" w:hAnsi="Arial"/>
          <w:sz w:val="22"/>
        </w:rPr>
        <w:t>en</w:t>
      </w:r>
      <w:r w:rsidRPr="00074574">
        <w:rPr>
          <w:rFonts w:ascii="Arial" w:hAnsi="Arial"/>
          <w:sz w:val="22"/>
        </w:rPr>
        <w:t>/Aktion</w:t>
      </w:r>
      <w:r>
        <w:rPr>
          <w:rFonts w:ascii="Arial" w:hAnsi="Arial"/>
          <w:sz w:val="22"/>
        </w:rPr>
        <w:t>en organisieren, mindestens eine davon in Kooperation</w:t>
      </w:r>
    </w:p>
    <w:p w:rsidR="001D6065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3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4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5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6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7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8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  <w:sz w:val="22"/>
        </w:rPr>
      </w:pPr>
    </w:p>
    <w:p w:rsidR="00DC5EFE" w:rsidRPr="00156E60" w:rsidRDefault="00DC5EFE" w:rsidP="00DC5EFE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mind. 6</w:t>
      </w:r>
      <w:r w:rsidRPr="00156E60">
        <w:rPr>
          <w:rFonts w:ascii="Arial" w:hAnsi="Arial"/>
          <w:b/>
          <w:sz w:val="24"/>
          <w:szCs w:val="24"/>
        </w:rPr>
        <w:t xml:space="preserve"> x jährlich</w:t>
      </w:r>
    </w:p>
    <w:p w:rsidR="00DC5EFE" w:rsidRDefault="00DC5EFE" w:rsidP="00DC5EF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Medienausstellung machen</w:t>
      </w:r>
    </w:p>
    <w:p w:rsidR="00DC5EFE" w:rsidRDefault="00DC5EFE" w:rsidP="00DC5EF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DC5EFE" w:rsidRDefault="00DC5EFE" w:rsidP="00DC5EF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DC5EFE" w:rsidRDefault="00DC5EFE" w:rsidP="00DC5EF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3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DC5EFE" w:rsidRDefault="00DC5EFE" w:rsidP="00DC5EF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4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DC5EFE" w:rsidRDefault="00DC5EFE" w:rsidP="00DC5EF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5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DC5EFE" w:rsidRDefault="00DC5EFE" w:rsidP="00DC5EFE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6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B625C1" w:rsidRPr="00B625C1" w:rsidRDefault="00B625C1" w:rsidP="001D6065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1D6065" w:rsidRDefault="001D6065" w:rsidP="001D6065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>mind. 5 x j</w:t>
      </w:r>
      <w:r w:rsidRPr="00156E60">
        <w:rPr>
          <w:rFonts w:ascii="Arial" w:hAnsi="Arial"/>
          <w:b/>
          <w:sz w:val="24"/>
          <w:szCs w:val="24"/>
        </w:rPr>
        <w:t>ährlich</w:t>
      </w:r>
    </w:p>
    <w:p w:rsidR="001D6065" w:rsidRPr="00074574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 w:rsidRPr="00074574">
        <w:rPr>
          <w:rFonts w:ascii="Arial" w:hAnsi="Arial"/>
          <w:sz w:val="22"/>
        </w:rPr>
        <w:t>Veranstaltung</w:t>
      </w:r>
      <w:r>
        <w:rPr>
          <w:rFonts w:ascii="Arial" w:hAnsi="Arial"/>
          <w:sz w:val="22"/>
        </w:rPr>
        <w:t>en</w:t>
      </w:r>
      <w:r w:rsidRPr="00074574">
        <w:rPr>
          <w:rFonts w:ascii="Arial" w:hAnsi="Arial"/>
          <w:sz w:val="22"/>
        </w:rPr>
        <w:t>/Aktion</w:t>
      </w:r>
      <w:r>
        <w:rPr>
          <w:rFonts w:ascii="Arial" w:hAnsi="Arial"/>
          <w:sz w:val="22"/>
        </w:rPr>
        <w:t xml:space="preserve">en zur </w:t>
      </w:r>
      <w:r w:rsidRPr="00074574">
        <w:rPr>
          <w:rFonts w:ascii="Arial" w:hAnsi="Arial"/>
          <w:sz w:val="22"/>
        </w:rPr>
        <w:t>Lese</w:t>
      </w:r>
      <w:r w:rsidR="00014A08">
        <w:rPr>
          <w:rFonts w:ascii="Arial" w:hAnsi="Arial"/>
          <w:sz w:val="22"/>
        </w:rPr>
        <w:t>förderung</w:t>
      </w:r>
      <w:r w:rsidRPr="00074574">
        <w:rPr>
          <w:rFonts w:ascii="Arial" w:hAnsi="Arial"/>
          <w:sz w:val="22"/>
        </w:rPr>
        <w:t xml:space="preserve">/Lust am Lesen </w:t>
      </w:r>
      <w:r>
        <w:rPr>
          <w:rFonts w:ascii="Arial" w:hAnsi="Arial"/>
          <w:sz w:val="22"/>
        </w:rPr>
        <w:t>organisieren</w:t>
      </w:r>
    </w:p>
    <w:p w:rsidR="001D6065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3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4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D6065" w:rsidRDefault="001D6065" w:rsidP="001D6065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5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45D60" w:rsidRDefault="00C45D60" w:rsidP="00C45D60">
      <w:pPr>
        <w:spacing w:line="360" w:lineRule="auto"/>
        <w:jc w:val="both"/>
        <w:rPr>
          <w:rFonts w:ascii="Arial" w:hAnsi="Arial"/>
          <w:sz w:val="22"/>
        </w:rPr>
      </w:pPr>
    </w:p>
    <w:p w:rsidR="00C94976" w:rsidRDefault="00C94976" w:rsidP="00C94976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mind. 4 x j</w:t>
      </w:r>
      <w:r w:rsidRPr="00156E60">
        <w:rPr>
          <w:rFonts w:ascii="Arial" w:hAnsi="Arial"/>
          <w:b/>
          <w:sz w:val="24"/>
          <w:szCs w:val="24"/>
        </w:rPr>
        <w:t>ährlich</w:t>
      </w:r>
    </w:p>
    <w:p w:rsidR="00C45D60" w:rsidRPr="00074574" w:rsidRDefault="00A80811" w:rsidP="00C45D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mittels</w:t>
      </w:r>
      <w:r w:rsidR="00C45D60">
        <w:rPr>
          <w:rFonts w:ascii="Arial" w:hAnsi="Arial"/>
          <w:sz w:val="22"/>
        </w:rPr>
        <w:t xml:space="preserve"> Presse</w:t>
      </w:r>
      <w:r>
        <w:rPr>
          <w:rFonts w:ascii="Arial" w:hAnsi="Arial"/>
          <w:sz w:val="22"/>
        </w:rPr>
        <w:t xml:space="preserve"> informieren</w:t>
      </w:r>
    </w:p>
    <w:p w:rsidR="00C45D60" w:rsidRDefault="00C45D60" w:rsidP="00C45D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45D60" w:rsidRDefault="00C45D60" w:rsidP="00C45D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45D60" w:rsidRDefault="00C45D60" w:rsidP="00C45D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3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45D60" w:rsidRDefault="00C45D60" w:rsidP="00C45D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4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91419" w:rsidRDefault="00191419" w:rsidP="00191419">
      <w:pPr>
        <w:spacing w:line="360" w:lineRule="auto"/>
        <w:jc w:val="both"/>
        <w:rPr>
          <w:rFonts w:ascii="Arial" w:hAnsi="Arial"/>
          <w:sz w:val="22"/>
        </w:rPr>
      </w:pPr>
    </w:p>
    <w:p w:rsidR="00191419" w:rsidRDefault="00191419" w:rsidP="00191419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mind. 3 x jährlich</w:t>
      </w:r>
    </w:p>
    <w:p w:rsidR="00191419" w:rsidRPr="00074574" w:rsidRDefault="00191419" w:rsidP="00191419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aktiv an Kommunikation beteiligen</w:t>
      </w:r>
    </w:p>
    <w:p w:rsidR="00191419" w:rsidRDefault="00191419" w:rsidP="00191419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91419" w:rsidRDefault="00191419" w:rsidP="00191419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91419" w:rsidRDefault="00191419" w:rsidP="00191419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3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91419" w:rsidRDefault="00191419" w:rsidP="00191419">
      <w:pPr>
        <w:spacing w:line="360" w:lineRule="auto"/>
        <w:jc w:val="both"/>
        <w:rPr>
          <w:rFonts w:ascii="Arial" w:hAnsi="Arial"/>
          <w:sz w:val="22"/>
        </w:rPr>
      </w:pPr>
    </w:p>
    <w:p w:rsidR="00E37054" w:rsidRPr="00156E60" w:rsidRDefault="00C737B5" w:rsidP="00156E60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mind. </w:t>
      </w:r>
      <w:r w:rsidR="00156E60">
        <w:rPr>
          <w:rFonts w:ascii="Arial" w:hAnsi="Arial"/>
          <w:b/>
          <w:sz w:val="24"/>
          <w:szCs w:val="24"/>
        </w:rPr>
        <w:t>2 x jährlich</w:t>
      </w:r>
    </w:p>
    <w:p w:rsidR="00E37054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Bibliotheksratssitzung</w:t>
      </w:r>
      <w:r w:rsidR="00A80811">
        <w:rPr>
          <w:rFonts w:ascii="Arial" w:hAnsi="Arial"/>
          <w:sz w:val="22"/>
        </w:rPr>
        <w:t xml:space="preserve"> abhalten</w:t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E37054" w:rsidRDefault="00E37054" w:rsidP="00156E60">
      <w:pPr>
        <w:spacing w:line="360" w:lineRule="auto"/>
        <w:jc w:val="both"/>
        <w:rPr>
          <w:rFonts w:ascii="Arial" w:hAnsi="Arial"/>
          <w:sz w:val="22"/>
        </w:rPr>
      </w:pPr>
    </w:p>
    <w:p w:rsidR="00E37054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Mitarbeiterinnen über das Fortbildungsangebot informieren</w:t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Broschüre 1. Halbjahr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Default="00156E60" w:rsidP="00156E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Broschüre 2. Halbjahr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91419" w:rsidRDefault="00191419" w:rsidP="00156E60">
      <w:pPr>
        <w:spacing w:line="360" w:lineRule="auto"/>
        <w:jc w:val="both"/>
        <w:rPr>
          <w:rFonts w:ascii="Arial" w:hAnsi="Arial"/>
          <w:sz w:val="22"/>
        </w:rPr>
      </w:pPr>
    </w:p>
    <w:p w:rsidR="00E202C0" w:rsidRDefault="00E202C0" w:rsidP="00156E60">
      <w:pPr>
        <w:spacing w:line="360" w:lineRule="auto"/>
        <w:jc w:val="both"/>
        <w:rPr>
          <w:rFonts w:ascii="Arial" w:hAnsi="Arial"/>
          <w:sz w:val="22"/>
        </w:rPr>
      </w:pPr>
      <w:bookmarkStart w:id="0" w:name="_Hlk17271167"/>
      <w:r>
        <w:rPr>
          <w:rFonts w:ascii="Arial" w:hAnsi="Arial"/>
          <w:sz w:val="22"/>
        </w:rPr>
        <w:t>Treffen zentraler Stellen besuchen</w:t>
      </w:r>
    </w:p>
    <w:p w:rsidR="00E202C0" w:rsidRDefault="00E202C0" w:rsidP="00E202C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E202C0" w:rsidRDefault="00E202C0" w:rsidP="00E202C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 w:rsidRPr="00E202C0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bookmarkEnd w:id="0"/>
    <w:p w:rsidR="00E202C0" w:rsidRDefault="00E202C0" w:rsidP="00C737B5">
      <w:pPr>
        <w:spacing w:line="360" w:lineRule="auto"/>
        <w:jc w:val="both"/>
        <w:rPr>
          <w:rFonts w:ascii="Arial" w:hAnsi="Arial"/>
          <w:sz w:val="22"/>
        </w:rPr>
      </w:pPr>
    </w:p>
    <w:p w:rsidR="00E202C0" w:rsidRDefault="00E202C0" w:rsidP="00E202C0">
      <w:pPr>
        <w:spacing w:line="360" w:lineRule="auto"/>
        <w:jc w:val="both"/>
        <w:rPr>
          <w:rFonts w:ascii="Arial" w:hAnsi="Arial"/>
          <w:sz w:val="22"/>
        </w:rPr>
      </w:pPr>
      <w:r w:rsidRPr="00074574">
        <w:rPr>
          <w:rFonts w:ascii="Arial" w:hAnsi="Arial"/>
          <w:sz w:val="22"/>
        </w:rPr>
        <w:t>Veranstaltung</w:t>
      </w:r>
      <w:r w:rsidR="00DC5EFE">
        <w:rPr>
          <w:rFonts w:ascii="Arial" w:hAnsi="Arial"/>
          <w:sz w:val="22"/>
        </w:rPr>
        <w:t>en</w:t>
      </w:r>
      <w:r w:rsidRPr="00074574">
        <w:rPr>
          <w:rFonts w:ascii="Arial" w:hAnsi="Arial"/>
          <w:sz w:val="22"/>
        </w:rPr>
        <w:t>/Aktion</w:t>
      </w:r>
      <w:r w:rsidR="00DC5EFE">
        <w:rPr>
          <w:rFonts w:ascii="Arial" w:hAnsi="Arial"/>
          <w:sz w:val="22"/>
        </w:rPr>
        <w:t>en</w:t>
      </w:r>
      <w:r>
        <w:rPr>
          <w:rFonts w:ascii="Arial" w:hAnsi="Arial"/>
          <w:sz w:val="22"/>
        </w:rPr>
        <w:t xml:space="preserve"> zur</w:t>
      </w:r>
      <w:r w:rsidRPr="00074574">
        <w:rPr>
          <w:rFonts w:ascii="Arial" w:hAnsi="Arial"/>
          <w:sz w:val="22"/>
        </w:rPr>
        <w:t xml:space="preserve"> Medien-/Recherchekompetenz </w:t>
      </w:r>
      <w:r w:rsidR="00A80811">
        <w:rPr>
          <w:rFonts w:ascii="Arial" w:hAnsi="Arial"/>
          <w:sz w:val="22"/>
        </w:rPr>
        <w:t>organisieren</w:t>
      </w:r>
    </w:p>
    <w:p w:rsidR="00E202C0" w:rsidRDefault="00E202C0" w:rsidP="00E202C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E202C0" w:rsidRDefault="00E202C0" w:rsidP="00E202C0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E202C0" w:rsidRPr="00E202C0" w:rsidRDefault="00DB364E" w:rsidP="00E202C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:rsidR="00C45D60" w:rsidRDefault="00A80811" w:rsidP="00C45D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Homepage aktualisieren</w:t>
      </w:r>
    </w:p>
    <w:p w:rsidR="00C45D60" w:rsidRDefault="00C45D60" w:rsidP="00C45D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1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45D60" w:rsidRDefault="00C45D60" w:rsidP="00C45D60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2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45D60" w:rsidRDefault="00C45D60" w:rsidP="00C45D60">
      <w:pPr>
        <w:spacing w:line="360" w:lineRule="auto"/>
        <w:jc w:val="both"/>
        <w:rPr>
          <w:rFonts w:ascii="Arial" w:hAnsi="Arial"/>
          <w:sz w:val="22"/>
        </w:rPr>
      </w:pPr>
    </w:p>
    <w:p w:rsidR="00156E60" w:rsidRDefault="00C737B5" w:rsidP="00156E60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mind. 1 x </w:t>
      </w:r>
      <w:r w:rsidR="00156E60">
        <w:rPr>
          <w:rFonts w:ascii="Arial" w:hAnsi="Arial"/>
          <w:b/>
          <w:sz w:val="24"/>
          <w:szCs w:val="24"/>
        </w:rPr>
        <w:t>j</w:t>
      </w:r>
      <w:r w:rsidR="00156E60" w:rsidRPr="00156E60">
        <w:rPr>
          <w:rFonts w:ascii="Arial" w:hAnsi="Arial"/>
          <w:b/>
          <w:sz w:val="24"/>
          <w:szCs w:val="24"/>
        </w:rPr>
        <w:t>ährlich</w:t>
      </w:r>
    </w:p>
    <w:p w:rsidR="00F34A38" w:rsidRPr="00074574" w:rsidRDefault="00F34A38" w:rsidP="00F34A38">
      <w:pPr>
        <w:spacing w:line="360" w:lineRule="auto"/>
        <w:ind w:firstLine="708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Anlass zum Lebenslangen Lernen/gesellschaftspolitischen Fragen</w:t>
      </w:r>
      <w:r w:rsidRPr="00074574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schaffen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E202C0" w:rsidRDefault="00E202C0" w:rsidP="00E202C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Fortbildungsveranstaltung besuchen (hauptamtliche Mitarbeiterinnen)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156E60" w:rsidRPr="0094385D" w:rsidRDefault="00156E60" w:rsidP="00156E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ab/>
      </w:r>
      <w:r w:rsidR="0094385D">
        <w:rPr>
          <w:rFonts w:ascii="Arial" w:hAnsi="Arial"/>
          <w:sz w:val="22"/>
        </w:rPr>
        <w:t>Mitarbeiter</w:t>
      </w:r>
      <w:r w:rsidR="00014A08">
        <w:rPr>
          <w:rFonts w:ascii="Arial" w:hAnsi="Arial"/>
          <w:sz w:val="22"/>
        </w:rPr>
        <w:t>innentreffen organisieren</w:t>
      </w:r>
      <w:r w:rsidR="0094385D">
        <w:rPr>
          <w:rFonts w:ascii="Arial" w:hAnsi="Arial"/>
          <w:sz w:val="22"/>
        </w:rPr>
        <w:tab/>
      </w:r>
      <w:r w:rsidR="0094385D">
        <w:rPr>
          <w:rFonts w:ascii="Arial" w:hAnsi="Arial"/>
          <w:sz w:val="22"/>
        </w:rPr>
        <w:tab/>
      </w:r>
      <w:r w:rsidR="0094385D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014A08" w:rsidRPr="0094385D" w:rsidRDefault="00014A08" w:rsidP="00014A08">
      <w:pPr>
        <w:spacing w:line="360" w:lineRule="auto"/>
        <w:jc w:val="both"/>
        <w:rPr>
          <w:rFonts w:ascii="Arial" w:hAnsi="Arial"/>
          <w:i/>
        </w:rPr>
      </w:pPr>
      <w:r>
        <w:rPr>
          <w:rFonts w:ascii="Arial" w:hAnsi="Arial"/>
          <w:sz w:val="22"/>
          <w:szCs w:val="22"/>
        </w:rPr>
        <w:tab/>
        <w:t>Treffen Bibliothekssystem organisieren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>
        <w:rPr>
          <w:rFonts w:ascii="Arial" w:hAnsi="Arial"/>
        </w:rPr>
        <w:t xml:space="preserve"> </w:t>
      </w:r>
      <w:r w:rsidRPr="0094385D">
        <w:rPr>
          <w:rFonts w:ascii="Arial" w:hAnsi="Arial"/>
          <w:i/>
        </w:rPr>
        <w:t>nur für</w:t>
      </w:r>
      <w:r>
        <w:rPr>
          <w:rFonts w:ascii="Arial" w:hAnsi="Arial"/>
          <w:i/>
        </w:rPr>
        <w:t xml:space="preserve"> Bibliothekssysteme</w:t>
      </w:r>
    </w:p>
    <w:p w:rsidR="00F34A38" w:rsidRPr="00074574" w:rsidRDefault="00F34A38" w:rsidP="00F34A38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Pr="00F34A38">
        <w:rPr>
          <w:rFonts w:ascii="Arial" w:hAnsi="Arial"/>
          <w:sz w:val="22"/>
        </w:rPr>
        <w:t>Übermittlung eines Beispiels einer gelungenen Veranstaltung</w:t>
      </w:r>
      <w:r w:rsidRPr="00F34A38">
        <w:rPr>
          <w:rFonts w:ascii="Arial" w:hAnsi="Arial"/>
          <w:sz w:val="22"/>
        </w:rPr>
        <w:tab/>
      </w:r>
      <w:r w:rsidRPr="00F34A38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4A38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F34A38">
        <w:rPr>
          <w:rFonts w:ascii="Arial" w:hAnsi="Arial"/>
        </w:rPr>
        <w:fldChar w:fldCharType="end"/>
      </w:r>
      <w:r w:rsidRPr="00F34A38">
        <w:rPr>
          <w:rFonts w:ascii="Arial" w:hAnsi="Arial"/>
        </w:rPr>
        <w:t xml:space="preserve"> </w:t>
      </w:r>
      <w:r w:rsidRPr="00F34A38">
        <w:rPr>
          <w:rFonts w:ascii="Arial" w:hAnsi="Arial"/>
          <w:i/>
        </w:rPr>
        <w:t>ab 202</w:t>
      </w:r>
      <w:r w:rsidR="00A85ED2">
        <w:rPr>
          <w:rFonts w:ascii="Arial" w:hAnsi="Arial"/>
          <w:i/>
        </w:rPr>
        <w:t>0</w:t>
      </w:r>
    </w:p>
    <w:p w:rsidR="00F34A38" w:rsidRDefault="00E202C0" w:rsidP="00E202C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  <w:szCs w:val="22"/>
        </w:rPr>
        <w:tab/>
        <w:t xml:space="preserve">Beteiligung an </w:t>
      </w:r>
      <w:r w:rsidRPr="00074574">
        <w:rPr>
          <w:rFonts w:ascii="Arial" w:hAnsi="Arial"/>
          <w:sz w:val="22"/>
        </w:rPr>
        <w:t>Veranstaltung/Aktion</w:t>
      </w:r>
      <w:r>
        <w:rPr>
          <w:rFonts w:ascii="Arial" w:hAnsi="Arial"/>
          <w:sz w:val="22"/>
        </w:rPr>
        <w:t xml:space="preserve"> </w:t>
      </w:r>
      <w:r w:rsidR="00412ED6">
        <w:rPr>
          <w:rFonts w:ascii="Arial" w:hAnsi="Arial"/>
          <w:sz w:val="22"/>
        </w:rPr>
        <w:t xml:space="preserve">oder Gremium </w:t>
      </w:r>
    </w:p>
    <w:p w:rsidR="00E202C0" w:rsidRDefault="00E202C0" w:rsidP="00F34A38">
      <w:pPr>
        <w:spacing w:line="360" w:lineRule="auto"/>
        <w:ind w:left="4248" w:firstLine="708"/>
        <w:jc w:val="both"/>
        <w:rPr>
          <w:rFonts w:ascii="Arial" w:hAnsi="Arial"/>
        </w:rPr>
      </w:pPr>
      <w:r>
        <w:rPr>
          <w:rFonts w:ascii="Arial" w:hAnsi="Arial"/>
          <w:sz w:val="22"/>
        </w:rPr>
        <w:t>auf Bezirks- oder Landesebene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F34A38" w:rsidRDefault="00F34A38" w:rsidP="00F34A38">
      <w:pPr>
        <w:spacing w:line="360" w:lineRule="auto"/>
        <w:jc w:val="both"/>
        <w:rPr>
          <w:rFonts w:ascii="Arial" w:hAnsi="Arial"/>
        </w:rPr>
      </w:pPr>
      <w:bookmarkStart w:id="1" w:name="_Hlk18417735"/>
      <w:r>
        <w:rPr>
          <w:rFonts w:ascii="Arial" w:hAnsi="Arial"/>
          <w:sz w:val="22"/>
          <w:szCs w:val="22"/>
        </w:rPr>
        <w:tab/>
        <w:t>Medienpaket oder Teilnahme an Medienring</w:t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bookmarkEnd w:id="1"/>
    <w:p w:rsidR="0094385D" w:rsidRPr="0094385D" w:rsidRDefault="0094385D" w:rsidP="00156E60">
      <w:pPr>
        <w:spacing w:line="360" w:lineRule="auto"/>
        <w:jc w:val="both"/>
        <w:rPr>
          <w:rFonts w:ascii="Arial" w:hAnsi="Arial"/>
          <w:i/>
        </w:rPr>
      </w:pPr>
      <w:r>
        <w:rPr>
          <w:rFonts w:ascii="Arial" w:hAnsi="Arial"/>
          <w:sz w:val="22"/>
          <w:szCs w:val="22"/>
        </w:rPr>
        <w:tab/>
        <w:t>Planungstreffen ÖB – Schule</w:t>
      </w:r>
      <w:r w:rsidR="00A80811">
        <w:rPr>
          <w:rFonts w:ascii="Arial" w:hAnsi="Arial"/>
          <w:sz w:val="22"/>
          <w:szCs w:val="22"/>
        </w:rPr>
        <w:t xml:space="preserve"> organisieren</w:t>
      </w:r>
      <w:r>
        <w:rPr>
          <w:rFonts w:ascii="Arial" w:hAnsi="Arial"/>
          <w:sz w:val="22"/>
          <w:szCs w:val="22"/>
        </w:rPr>
        <w:tab/>
      </w:r>
      <w:r w:rsidR="00A80811">
        <w:rPr>
          <w:rFonts w:ascii="Arial" w:hAnsi="Arial"/>
          <w:sz w:val="22"/>
          <w:szCs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>
        <w:rPr>
          <w:rFonts w:ascii="Arial" w:hAnsi="Arial"/>
        </w:rPr>
        <w:t xml:space="preserve"> </w:t>
      </w:r>
      <w:r w:rsidRPr="0094385D">
        <w:rPr>
          <w:rFonts w:ascii="Arial" w:hAnsi="Arial"/>
          <w:i/>
        </w:rPr>
        <w:t>nur für kombinierte Bibliotheken</w:t>
      </w:r>
    </w:p>
    <w:p w:rsidR="00A80811" w:rsidRDefault="00014A08" w:rsidP="00014A08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94385D">
        <w:rPr>
          <w:rFonts w:ascii="Arial" w:hAnsi="Arial"/>
          <w:sz w:val="22"/>
          <w:szCs w:val="22"/>
        </w:rPr>
        <w:tab/>
        <w:t>Planungstreffen Leihstellen</w:t>
      </w:r>
      <w:r w:rsidR="00A80811">
        <w:rPr>
          <w:rFonts w:ascii="Arial" w:hAnsi="Arial"/>
          <w:sz w:val="22"/>
          <w:szCs w:val="22"/>
        </w:rPr>
        <w:t xml:space="preserve"> organisieren</w:t>
      </w:r>
      <w:r w:rsidR="00A80811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:rsidR="00014A08" w:rsidRPr="0094385D" w:rsidRDefault="00014A08" w:rsidP="00A80811">
      <w:pPr>
        <w:spacing w:line="360" w:lineRule="auto"/>
        <w:ind w:left="3540"/>
        <w:jc w:val="both"/>
        <w:rPr>
          <w:rFonts w:ascii="Arial" w:hAnsi="Arial"/>
          <w:i/>
        </w:rPr>
      </w:pP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>
        <w:rPr>
          <w:rFonts w:ascii="Arial" w:hAnsi="Arial"/>
        </w:rPr>
        <w:t xml:space="preserve"> </w:t>
      </w:r>
      <w:r w:rsidRPr="0094385D">
        <w:rPr>
          <w:rFonts w:ascii="Arial" w:hAnsi="Arial"/>
          <w:i/>
        </w:rPr>
        <w:t>nur für Bibliotheken mit Leihstelle</w:t>
      </w:r>
      <w:r>
        <w:rPr>
          <w:rFonts w:ascii="Arial" w:hAnsi="Arial"/>
          <w:i/>
        </w:rPr>
        <w:t>n, nicht für Systeme</w:t>
      </w:r>
      <w:bookmarkStart w:id="2" w:name="_GoBack"/>
      <w:bookmarkEnd w:id="2"/>
    </w:p>
    <w:p w:rsidR="00074574" w:rsidRPr="00074574" w:rsidRDefault="00074574" w:rsidP="00156E60">
      <w:pPr>
        <w:spacing w:line="360" w:lineRule="auto"/>
        <w:jc w:val="both"/>
        <w:rPr>
          <w:rFonts w:ascii="Arial" w:hAnsi="Arial"/>
        </w:rPr>
      </w:pPr>
      <w:r w:rsidRPr="00074574">
        <w:rPr>
          <w:rFonts w:ascii="Arial" w:hAnsi="Arial"/>
          <w:sz w:val="22"/>
        </w:rPr>
        <w:tab/>
        <w:t>Angebote</w:t>
      </w:r>
      <w:r>
        <w:rPr>
          <w:rFonts w:ascii="Arial" w:hAnsi="Arial"/>
          <w:sz w:val="22"/>
        </w:rPr>
        <w:t xml:space="preserve"> für </w:t>
      </w:r>
      <w:r w:rsidRPr="00074574">
        <w:rPr>
          <w:rFonts w:ascii="Arial" w:hAnsi="Arial"/>
          <w:sz w:val="22"/>
        </w:rPr>
        <w:t xml:space="preserve">jede Kindergartengruppe und Schulstufe </w:t>
      </w:r>
      <w:r>
        <w:rPr>
          <w:rFonts w:ascii="Arial" w:hAnsi="Arial"/>
          <w:sz w:val="22"/>
        </w:rPr>
        <w:t>anbieten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156E60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:rsidR="00C737B5" w:rsidRPr="00156E60" w:rsidRDefault="00C737B5" w:rsidP="00C737B5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j</w:t>
      </w:r>
      <w:r w:rsidRPr="00156E60">
        <w:rPr>
          <w:rFonts w:ascii="Arial" w:hAnsi="Arial"/>
          <w:b/>
          <w:sz w:val="24"/>
          <w:szCs w:val="24"/>
        </w:rPr>
        <w:t>ährlich</w:t>
      </w:r>
    </w:p>
    <w:p w:rsidR="00C737B5" w:rsidRDefault="00C737B5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Bestandsstruktur &amp; Etatverteilung</w:t>
      </w:r>
      <w:r w:rsidR="00A80811">
        <w:rPr>
          <w:rFonts w:ascii="Arial" w:hAnsi="Arial"/>
          <w:sz w:val="22"/>
        </w:rPr>
        <w:t xml:space="preserve"> ausfüllen</w:t>
      </w:r>
      <w:r w:rsidR="00A80811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C45D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Leistungskennziffern Umsatz, Aktivierungsgrad</w:t>
      </w:r>
      <w:r w:rsidR="00A80811">
        <w:rPr>
          <w:rFonts w:ascii="Arial" w:hAnsi="Arial"/>
          <w:sz w:val="22"/>
        </w:rPr>
        <w:t xml:space="preserve"> ausfüllen</w:t>
      </w:r>
      <w:r>
        <w:rPr>
          <w:rFonts w:ascii="Arial" w:hAnsi="Arial"/>
          <w:sz w:val="22"/>
        </w:rPr>
        <w:tab/>
      </w:r>
      <w:r w:rsidR="00C45D60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45D60" w:rsidRDefault="00C45D60" w:rsidP="00C45D60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Fortbildungsveranstaltungen besuchen (Leiterin)</w:t>
      </w:r>
      <w:r w:rsidR="009B3F53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Bezirkstreffen</w:t>
      </w:r>
      <w:r w:rsidR="00014A08">
        <w:rPr>
          <w:rFonts w:ascii="Arial" w:hAnsi="Arial"/>
          <w:sz w:val="22"/>
        </w:rPr>
        <w:t xml:space="preserve"> besuchen</w:t>
      </w:r>
      <w:r>
        <w:rPr>
          <w:rFonts w:ascii="Arial" w:hAnsi="Arial"/>
          <w:sz w:val="22"/>
        </w:rPr>
        <w:tab/>
      </w:r>
      <w:r w:rsidR="00C45D60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9B3F53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C737B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Jahreshauptversammlung Bildungsausschuss</w:t>
      </w:r>
      <w:r w:rsidR="009B3F53">
        <w:rPr>
          <w:rFonts w:ascii="Arial" w:hAnsi="Arial"/>
          <w:sz w:val="22"/>
        </w:rPr>
        <w:t xml:space="preserve"> besuchen</w:t>
      </w:r>
      <w:r w:rsidR="009B3F53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C737B5" w:rsidRDefault="00C737B5" w:rsidP="00C737B5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sz w:val="22"/>
        </w:rPr>
        <w:tab/>
        <w:t>Jahresbericht gestalten und publik machen</w:t>
      </w:r>
      <w:r>
        <w:rPr>
          <w:rFonts w:ascii="Arial" w:hAnsi="Arial"/>
          <w:sz w:val="22"/>
        </w:rPr>
        <w:tab/>
      </w:r>
      <w:r w:rsidR="00C45D60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9B3F53">
        <w:rPr>
          <w:rFonts w:ascii="Arial" w:hAnsi="Arial"/>
          <w:sz w:val="22"/>
        </w:rPr>
        <w:tab/>
      </w: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A85ED2">
        <w:rPr>
          <w:rFonts w:ascii="Arial" w:hAnsi="Arial"/>
        </w:rPr>
      </w:r>
      <w:r w:rsidR="00A85ED2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</w:p>
    <w:p w:rsidR="0094385D" w:rsidRDefault="0094385D" w:rsidP="00156E60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:rsidR="0094385D" w:rsidRPr="00156E60" w:rsidRDefault="0094385D" w:rsidP="0094385D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alle 3 Ja</w:t>
      </w:r>
      <w:r w:rsidRPr="00156E60">
        <w:rPr>
          <w:rFonts w:ascii="Arial" w:hAnsi="Arial"/>
          <w:b/>
          <w:sz w:val="24"/>
          <w:szCs w:val="24"/>
        </w:rPr>
        <w:t>hr</w:t>
      </w:r>
      <w:r>
        <w:rPr>
          <w:rFonts w:ascii="Arial" w:hAnsi="Arial"/>
          <w:b/>
          <w:sz w:val="24"/>
          <w:szCs w:val="24"/>
        </w:rPr>
        <w:t>e</w:t>
      </w:r>
    </w:p>
    <w:p w:rsidR="0094385D" w:rsidRDefault="0094385D" w:rsidP="0094385D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Bestandskonzept</w:t>
      </w:r>
      <w:r w:rsidR="009B3F53">
        <w:rPr>
          <w:rFonts w:ascii="Arial" w:hAnsi="Arial"/>
          <w:sz w:val="22"/>
        </w:rPr>
        <w:t xml:space="preserve"> überarbeiten</w:t>
      </w:r>
      <w:r>
        <w:rPr>
          <w:rFonts w:ascii="Arial" w:hAnsi="Arial"/>
          <w:sz w:val="22"/>
        </w:rPr>
        <w:tab/>
      </w:r>
      <w:r w:rsidR="00E202C0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fällig: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</w:p>
    <w:p w:rsidR="0094385D" w:rsidRDefault="0094385D" w:rsidP="0094385D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Umfeldanalyse</w:t>
      </w:r>
      <w:r w:rsidR="009B3F53">
        <w:rPr>
          <w:rFonts w:ascii="Arial" w:hAnsi="Arial"/>
          <w:sz w:val="22"/>
        </w:rPr>
        <w:t xml:space="preserve"> überarbeiten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E202C0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fällig: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</w:p>
    <w:p w:rsidR="0094385D" w:rsidRDefault="0094385D" w:rsidP="0094385D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Zielgruppenraster</w:t>
      </w:r>
      <w:r w:rsidR="009B3F53">
        <w:rPr>
          <w:rFonts w:ascii="Arial" w:hAnsi="Arial"/>
          <w:sz w:val="22"/>
        </w:rPr>
        <w:t xml:space="preserve"> überarbeiten</w:t>
      </w:r>
      <w:r>
        <w:rPr>
          <w:rFonts w:ascii="Arial" w:hAnsi="Arial"/>
          <w:sz w:val="22"/>
        </w:rPr>
        <w:tab/>
      </w:r>
      <w:r w:rsidR="00E202C0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fällig: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</w:p>
    <w:p w:rsidR="0094385D" w:rsidRPr="0094385D" w:rsidRDefault="0094385D" w:rsidP="009438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ab/>
        <w:t>Inventur</w:t>
      </w:r>
      <w:r w:rsidR="009B3F53">
        <w:rPr>
          <w:rFonts w:ascii="Arial" w:hAnsi="Arial"/>
          <w:sz w:val="22"/>
        </w:rPr>
        <w:t xml:space="preserve"> durchführen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E202C0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fällig: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</w:p>
    <w:p w:rsidR="001D6065" w:rsidRDefault="00014A08" w:rsidP="001D6065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Liste Partner</w:t>
      </w:r>
      <w:r w:rsidR="009B3F53">
        <w:rPr>
          <w:rFonts w:ascii="Arial" w:hAnsi="Arial"/>
          <w:sz w:val="22"/>
        </w:rPr>
        <w:t xml:space="preserve"> aktualisieren</w:t>
      </w:r>
      <w:r>
        <w:rPr>
          <w:rFonts w:ascii="Arial" w:hAnsi="Arial"/>
          <w:sz w:val="22"/>
        </w:rPr>
        <w:tab/>
      </w:r>
      <w:r w:rsidR="001D6065">
        <w:rPr>
          <w:rFonts w:ascii="Arial" w:hAnsi="Arial"/>
          <w:sz w:val="22"/>
        </w:rPr>
        <w:tab/>
      </w:r>
      <w:r w:rsidR="001D6065">
        <w:rPr>
          <w:rFonts w:ascii="Arial" w:hAnsi="Arial"/>
          <w:sz w:val="22"/>
        </w:rPr>
        <w:tab/>
        <w:t>fällig:</w:t>
      </w:r>
      <w:r w:rsidR="001D6065">
        <w:rPr>
          <w:rFonts w:ascii="Arial" w:hAnsi="Arial"/>
          <w:sz w:val="22"/>
        </w:rPr>
        <w:tab/>
      </w:r>
      <w:r w:rsidR="001D6065" w:rsidRPr="0094385D">
        <w:rPr>
          <w:rFonts w:ascii="Arial" w:hAnsi="Arial"/>
          <w:sz w:val="22"/>
          <w:u w:val="single"/>
        </w:rPr>
        <w:tab/>
      </w:r>
      <w:r w:rsidR="001D6065" w:rsidRPr="0094385D">
        <w:rPr>
          <w:rFonts w:ascii="Arial" w:hAnsi="Arial"/>
          <w:sz w:val="22"/>
          <w:u w:val="single"/>
        </w:rPr>
        <w:tab/>
      </w:r>
    </w:p>
    <w:p w:rsidR="00014A08" w:rsidRDefault="00014A08" w:rsidP="00014A08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:rsidR="00014A08" w:rsidRPr="00156E60" w:rsidRDefault="00014A08" w:rsidP="00014A08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alle 6 Ja</w:t>
      </w:r>
      <w:r w:rsidRPr="00156E60">
        <w:rPr>
          <w:rFonts w:ascii="Arial" w:hAnsi="Arial"/>
          <w:b/>
          <w:sz w:val="24"/>
          <w:szCs w:val="24"/>
        </w:rPr>
        <w:t>hr</w:t>
      </w:r>
      <w:r>
        <w:rPr>
          <w:rFonts w:ascii="Arial" w:hAnsi="Arial"/>
          <w:b/>
          <w:sz w:val="24"/>
          <w:szCs w:val="24"/>
        </w:rPr>
        <w:t>e</w:t>
      </w:r>
    </w:p>
    <w:p w:rsidR="00014A08" w:rsidRDefault="00014A08" w:rsidP="00014A08">
      <w:pPr>
        <w:spacing w:line="360" w:lineRule="auto"/>
        <w:ind w:right="-47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>Vereinbarung ÖB – SB evaluieren</w:t>
      </w:r>
      <w:r>
        <w:rPr>
          <w:rFonts w:ascii="Arial" w:hAnsi="Arial"/>
          <w:sz w:val="22"/>
          <w:szCs w:val="22"/>
        </w:rPr>
        <w:tab/>
        <w:t>fällig:</w:t>
      </w:r>
      <w:r w:rsidRPr="00E202C0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 w:rsidRPr="0094385D">
        <w:rPr>
          <w:rFonts w:ascii="Arial" w:hAnsi="Arial"/>
          <w:sz w:val="22"/>
          <w:u w:val="single"/>
        </w:rPr>
        <w:tab/>
      </w:r>
      <w:r w:rsidRPr="0094385D"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 xml:space="preserve"> </w:t>
      </w:r>
      <w:r w:rsidRPr="0094385D">
        <w:rPr>
          <w:rFonts w:ascii="Arial" w:hAnsi="Arial"/>
          <w:i/>
        </w:rPr>
        <w:t>nur für kombinierte Bibliotheken</w:t>
      </w:r>
    </w:p>
    <w:sectPr w:rsidR="00014A08" w:rsidSect="00C03897">
      <w:footerReference w:type="even" r:id="rId7"/>
      <w:footerReference w:type="default" r:id="rId8"/>
      <w:footerReference w:type="first" r:id="rId9"/>
      <w:pgSz w:w="11906" w:h="16838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530" w:rsidRDefault="00B13530">
      <w:r>
        <w:separator/>
      </w:r>
    </w:p>
  </w:endnote>
  <w:endnote w:type="continuationSeparator" w:id="0">
    <w:p w:rsidR="00B13530" w:rsidRDefault="00B1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811" w:rsidRDefault="00A80811" w:rsidP="00061EAE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A80811" w:rsidRDefault="00A80811" w:rsidP="00D6343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811" w:rsidRPr="00207570" w:rsidRDefault="00A80811" w:rsidP="00D63437">
    <w:pPr>
      <w:pStyle w:val="Fuzeile"/>
      <w:ind w:right="360"/>
      <w:rPr>
        <w:rFonts w:ascii="Arial" w:hAnsi="Arial" w:cs="Arial"/>
      </w:rPr>
    </w:pPr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811" w:rsidRDefault="00A80811" w:rsidP="00C03897">
    <w:pPr>
      <w:pStyle w:val="Fuzeile"/>
      <w:ind w:right="360"/>
    </w:pPr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530" w:rsidRDefault="00B13530">
      <w:r>
        <w:separator/>
      </w:r>
    </w:p>
  </w:footnote>
  <w:footnote w:type="continuationSeparator" w:id="0">
    <w:p w:rsidR="00B13530" w:rsidRDefault="00B13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9F4"/>
    <w:multiLevelType w:val="multilevel"/>
    <w:tmpl w:val="C9E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725"/>
    <w:multiLevelType w:val="singleLevel"/>
    <w:tmpl w:val="69729C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0204F7"/>
    <w:multiLevelType w:val="hybridMultilevel"/>
    <w:tmpl w:val="C9E25E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F114B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B54E54"/>
    <w:multiLevelType w:val="hybridMultilevel"/>
    <w:tmpl w:val="5BAC2AE8"/>
    <w:lvl w:ilvl="0" w:tplc="9CC48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F138EB"/>
    <w:multiLevelType w:val="hybridMultilevel"/>
    <w:tmpl w:val="BBC893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11AF4"/>
    <w:multiLevelType w:val="singleLevel"/>
    <w:tmpl w:val="9CC48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B3D7B"/>
    <w:rsid w:val="00014A08"/>
    <w:rsid w:val="00014CC3"/>
    <w:rsid w:val="000367B7"/>
    <w:rsid w:val="00061EAE"/>
    <w:rsid w:val="00074574"/>
    <w:rsid w:val="0007707E"/>
    <w:rsid w:val="00114D09"/>
    <w:rsid w:val="00137AA2"/>
    <w:rsid w:val="00144B9C"/>
    <w:rsid w:val="00146B03"/>
    <w:rsid w:val="00156E60"/>
    <w:rsid w:val="00164CED"/>
    <w:rsid w:val="001769C9"/>
    <w:rsid w:val="00176D70"/>
    <w:rsid w:val="001877B1"/>
    <w:rsid w:val="00191419"/>
    <w:rsid w:val="001A3E3D"/>
    <w:rsid w:val="001A7118"/>
    <w:rsid w:val="001B3D7B"/>
    <w:rsid w:val="001D6065"/>
    <w:rsid w:val="00206811"/>
    <w:rsid w:val="00225E06"/>
    <w:rsid w:val="00254CF8"/>
    <w:rsid w:val="002E235F"/>
    <w:rsid w:val="00316797"/>
    <w:rsid w:val="003235CD"/>
    <w:rsid w:val="0032701B"/>
    <w:rsid w:val="00373FFC"/>
    <w:rsid w:val="003D6B67"/>
    <w:rsid w:val="003E29E7"/>
    <w:rsid w:val="003F5F75"/>
    <w:rsid w:val="00412ED6"/>
    <w:rsid w:val="0042144C"/>
    <w:rsid w:val="0042381F"/>
    <w:rsid w:val="00424BA6"/>
    <w:rsid w:val="004674DC"/>
    <w:rsid w:val="004D2F13"/>
    <w:rsid w:val="004E4445"/>
    <w:rsid w:val="005226E6"/>
    <w:rsid w:val="00531EBE"/>
    <w:rsid w:val="00566128"/>
    <w:rsid w:val="0058180D"/>
    <w:rsid w:val="005C5A68"/>
    <w:rsid w:val="005F3AD8"/>
    <w:rsid w:val="00600739"/>
    <w:rsid w:val="00623A12"/>
    <w:rsid w:val="006311FF"/>
    <w:rsid w:val="0063573E"/>
    <w:rsid w:val="006D64E5"/>
    <w:rsid w:val="00705F35"/>
    <w:rsid w:val="00710365"/>
    <w:rsid w:val="007348F9"/>
    <w:rsid w:val="0076777D"/>
    <w:rsid w:val="007741DC"/>
    <w:rsid w:val="0078736F"/>
    <w:rsid w:val="007876D5"/>
    <w:rsid w:val="00796077"/>
    <w:rsid w:val="007D6202"/>
    <w:rsid w:val="0080644F"/>
    <w:rsid w:val="00813B79"/>
    <w:rsid w:val="0082236E"/>
    <w:rsid w:val="00897EE5"/>
    <w:rsid w:val="008C5000"/>
    <w:rsid w:val="008C7745"/>
    <w:rsid w:val="008D21C3"/>
    <w:rsid w:val="008D28BB"/>
    <w:rsid w:val="009023EB"/>
    <w:rsid w:val="00912425"/>
    <w:rsid w:val="0092596F"/>
    <w:rsid w:val="0094385D"/>
    <w:rsid w:val="00975BB5"/>
    <w:rsid w:val="009835E5"/>
    <w:rsid w:val="009B3F53"/>
    <w:rsid w:val="00A00D6C"/>
    <w:rsid w:val="00A80811"/>
    <w:rsid w:val="00A85ED2"/>
    <w:rsid w:val="00AB4B04"/>
    <w:rsid w:val="00AB73C1"/>
    <w:rsid w:val="00AC5742"/>
    <w:rsid w:val="00AF24E2"/>
    <w:rsid w:val="00B13530"/>
    <w:rsid w:val="00B23CA4"/>
    <w:rsid w:val="00B625C1"/>
    <w:rsid w:val="00B94D74"/>
    <w:rsid w:val="00BD4368"/>
    <w:rsid w:val="00BE092B"/>
    <w:rsid w:val="00C03897"/>
    <w:rsid w:val="00C45D60"/>
    <w:rsid w:val="00C737B5"/>
    <w:rsid w:val="00C94976"/>
    <w:rsid w:val="00CC4303"/>
    <w:rsid w:val="00CC5E68"/>
    <w:rsid w:val="00CD4668"/>
    <w:rsid w:val="00CF008B"/>
    <w:rsid w:val="00D50E91"/>
    <w:rsid w:val="00D544CF"/>
    <w:rsid w:val="00D55F95"/>
    <w:rsid w:val="00D63437"/>
    <w:rsid w:val="00D649E8"/>
    <w:rsid w:val="00D6565F"/>
    <w:rsid w:val="00DB364E"/>
    <w:rsid w:val="00DC5EFE"/>
    <w:rsid w:val="00E13759"/>
    <w:rsid w:val="00E202C0"/>
    <w:rsid w:val="00E36AE5"/>
    <w:rsid w:val="00E37054"/>
    <w:rsid w:val="00E40319"/>
    <w:rsid w:val="00EC7E56"/>
    <w:rsid w:val="00F047ED"/>
    <w:rsid w:val="00F34A38"/>
    <w:rsid w:val="00F41248"/>
    <w:rsid w:val="00FB27FA"/>
    <w:rsid w:val="00FB6267"/>
    <w:rsid w:val="00FE34E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0C6A7"/>
  <w15:chartTrackingRefBased/>
  <w15:docId w15:val="{A3575C54-1C96-453D-9AFF-42771DA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C7E56"/>
    <w:rPr>
      <w:lang w:eastAsia="it-IT"/>
    </w:rPr>
  </w:style>
  <w:style w:type="paragraph" w:styleId="berschrift1">
    <w:name w:val="heading 1"/>
    <w:basedOn w:val="Standard"/>
    <w:next w:val="Standard"/>
    <w:qFormat/>
    <w:rsid w:val="00D63437"/>
    <w:pPr>
      <w:keepNext/>
      <w:jc w:val="both"/>
      <w:outlineLvl w:val="0"/>
    </w:pPr>
    <w:rPr>
      <w:rFonts w:ascii="Arial" w:hAnsi="Arial"/>
      <w:b/>
      <w:i/>
      <w:sz w:val="28"/>
    </w:rPr>
  </w:style>
  <w:style w:type="paragraph" w:styleId="berschrift2">
    <w:name w:val="heading 2"/>
    <w:basedOn w:val="Standard"/>
    <w:next w:val="Standard"/>
    <w:qFormat/>
    <w:rsid w:val="00D6343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8D21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63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34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63437"/>
  </w:style>
  <w:style w:type="paragraph" w:styleId="Textkrper-Einzug2">
    <w:name w:val="Body Text Indent 2"/>
    <w:basedOn w:val="Standard"/>
    <w:rsid w:val="00D63437"/>
    <w:pPr>
      <w:spacing w:after="120"/>
      <w:ind w:left="357"/>
      <w:jc w:val="both"/>
    </w:pPr>
    <w:rPr>
      <w:rFonts w:ascii="Arial" w:hAnsi="Arial"/>
      <w:b/>
      <w:sz w:val="22"/>
    </w:rPr>
  </w:style>
  <w:style w:type="character" w:styleId="Hyperlink">
    <w:name w:val="Hyperlink"/>
    <w:basedOn w:val="Absatz-Standardschriftart"/>
    <w:rsid w:val="00D63437"/>
    <w:rPr>
      <w:color w:val="0000FF"/>
      <w:u w:val="single"/>
    </w:rPr>
  </w:style>
  <w:style w:type="table" w:styleId="Tabellenraster">
    <w:name w:val="Table Grid"/>
    <w:basedOn w:val="NormaleTabelle"/>
    <w:rsid w:val="00D6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B47F60A6.dotm</Template>
  <TotalTime>0</TotalTime>
  <Pages>3</Pages>
  <Words>614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Bestandskonzept der Bibliothek</vt:lpstr>
    </vt:vector>
  </TitlesOfParts>
  <Company>prov.bz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Bestandskonzept der Bibliothek</dc:title>
  <dc:subject/>
  <dc:creator>Daniela Huebser</dc:creator>
  <cp:keywords/>
  <dc:description/>
  <cp:lastModifiedBy>Volgger, Karin</cp:lastModifiedBy>
  <cp:revision>6</cp:revision>
  <cp:lastPrinted>2011-02-09T12:23:00Z</cp:lastPrinted>
  <dcterms:created xsi:type="dcterms:W3CDTF">2018-10-04T07:46:00Z</dcterms:created>
  <dcterms:modified xsi:type="dcterms:W3CDTF">2020-01-02T15:30:00Z</dcterms:modified>
</cp:coreProperties>
</file>